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49446" w14:textId="77777777" w:rsidR="00C85D42" w:rsidRDefault="00C85D42" w:rsidP="00C85D42">
      <w:pPr>
        <w:pStyle w:val="NoSpacing"/>
      </w:pPr>
      <w:r>
        <w:rPr>
          <w:u w:val="single"/>
        </w:rPr>
        <w:t>William LEEME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4E5903E4" w14:textId="77777777" w:rsidR="00C85D42" w:rsidRDefault="00C85D42" w:rsidP="00C85D42">
      <w:pPr>
        <w:pStyle w:val="NoSpacing"/>
      </w:pPr>
      <w:r>
        <w:t>of Brandon Ferry, Suffolk. Husbandman.</w:t>
      </w:r>
    </w:p>
    <w:p w14:paraId="47F72016" w14:textId="77777777" w:rsidR="00C85D42" w:rsidRDefault="00C85D42" w:rsidP="00C85D42">
      <w:pPr>
        <w:pStyle w:val="NoSpacing"/>
      </w:pPr>
    </w:p>
    <w:p w14:paraId="6E96D929" w14:textId="77777777" w:rsidR="00C85D42" w:rsidRDefault="00C85D42" w:rsidP="00C85D42">
      <w:pPr>
        <w:pStyle w:val="NoSpacing"/>
      </w:pPr>
    </w:p>
    <w:p w14:paraId="2C15ECB0" w14:textId="77777777" w:rsidR="00C85D42" w:rsidRDefault="00C85D42" w:rsidP="00C85D42">
      <w:pPr>
        <w:pStyle w:val="NoSpacing"/>
      </w:pPr>
      <w:r>
        <w:tab/>
        <w:t>1483</w:t>
      </w:r>
      <w:r>
        <w:tab/>
        <w:t xml:space="preserve">John Burgh(q.v.) brought a plaint of debt against him and John </w:t>
      </w:r>
    </w:p>
    <w:p w14:paraId="6025D9E7" w14:textId="77777777" w:rsidR="00C85D42" w:rsidRDefault="00C85D42" w:rsidP="00C85D42">
      <w:pPr>
        <w:pStyle w:val="NoSpacing"/>
      </w:pPr>
      <w:r>
        <w:tab/>
      </w:r>
      <w:r>
        <w:tab/>
      </w:r>
      <w:proofErr w:type="spellStart"/>
      <w:r>
        <w:t>Richardes</w:t>
      </w:r>
      <w:proofErr w:type="spellEnd"/>
      <w:r>
        <w:t xml:space="preserve"> of Hingham, Norfolk(q.v.).</w:t>
      </w:r>
    </w:p>
    <w:p w14:paraId="27255513" w14:textId="77777777" w:rsidR="00C85D42" w:rsidRDefault="00C85D42" w:rsidP="00C85D42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5E3D91CB" w14:textId="77777777" w:rsidR="00C85D42" w:rsidRDefault="00C85D42" w:rsidP="00C85D42">
      <w:pPr>
        <w:pStyle w:val="NoSpacing"/>
      </w:pPr>
    </w:p>
    <w:p w14:paraId="7B0EF50E" w14:textId="77777777" w:rsidR="00C85D42" w:rsidRDefault="00C85D42" w:rsidP="00C85D42">
      <w:pPr>
        <w:pStyle w:val="NoSpacing"/>
      </w:pPr>
    </w:p>
    <w:p w14:paraId="07DC11E6" w14:textId="77777777" w:rsidR="00C85D42" w:rsidRDefault="00C85D42" w:rsidP="00C85D42">
      <w:pPr>
        <w:pStyle w:val="NoSpacing"/>
      </w:pPr>
      <w:r>
        <w:t>27 February 2019</w:t>
      </w:r>
    </w:p>
    <w:p w14:paraId="6B72154E" w14:textId="77777777" w:rsidR="006B2F86" w:rsidRPr="00E71FC3" w:rsidRDefault="00C85D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5B593" w14:textId="77777777" w:rsidR="00C85D42" w:rsidRDefault="00C85D42" w:rsidP="00E71FC3">
      <w:pPr>
        <w:spacing w:after="0" w:line="240" w:lineRule="auto"/>
      </w:pPr>
      <w:r>
        <w:separator/>
      </w:r>
    </w:p>
  </w:endnote>
  <w:endnote w:type="continuationSeparator" w:id="0">
    <w:p w14:paraId="352E3AC8" w14:textId="77777777" w:rsidR="00C85D42" w:rsidRDefault="00C85D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33D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83EA9" w14:textId="77777777" w:rsidR="00C85D42" w:rsidRDefault="00C85D42" w:rsidP="00E71FC3">
      <w:pPr>
        <w:spacing w:after="0" w:line="240" w:lineRule="auto"/>
      </w:pPr>
      <w:r>
        <w:separator/>
      </w:r>
    </w:p>
  </w:footnote>
  <w:footnote w:type="continuationSeparator" w:id="0">
    <w:p w14:paraId="3AD817A6" w14:textId="77777777" w:rsidR="00C85D42" w:rsidRDefault="00C85D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D42"/>
    <w:rsid w:val="001A7C09"/>
    <w:rsid w:val="00577BD5"/>
    <w:rsid w:val="00656CBA"/>
    <w:rsid w:val="006A1F77"/>
    <w:rsid w:val="00733BE7"/>
    <w:rsid w:val="00AB52E8"/>
    <w:rsid w:val="00B16D3F"/>
    <w:rsid w:val="00BB41AC"/>
    <w:rsid w:val="00C85D4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9C413"/>
  <w15:chartTrackingRefBased/>
  <w15:docId w15:val="{C2E2AEA9-12D4-4A5A-B96A-9E43D38B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2019-03-05T19:36:00Z</dcterms:created>
  <dcterms:modified xsi:type="dcterms:W3CDTF">2019-03-05T19:36:00Z</dcterms:modified>
</cp:coreProperties>
</file>